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D952CA" w:rsidRPr="007C5FE3" w14:paraId="3B12D72F" w14:textId="77777777" w:rsidTr="003F6975">
        <w:trPr>
          <w:cantSplit/>
        </w:trPr>
        <w:tc>
          <w:tcPr>
            <w:tcW w:w="1191" w:type="dxa"/>
            <w:vMerge w:val="restart"/>
          </w:tcPr>
          <w:p w14:paraId="384D07F0" w14:textId="77777777" w:rsidR="00D952CA" w:rsidRPr="007C5FE3" w:rsidRDefault="00D952CA" w:rsidP="00D952C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C5FE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5AC8BB6" wp14:editId="577897FD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E364C5D" w14:textId="77777777" w:rsidR="00D952CA" w:rsidRPr="007C5FE3" w:rsidRDefault="00D952CA" w:rsidP="00D952CA">
            <w:pPr>
              <w:rPr>
                <w:sz w:val="16"/>
                <w:szCs w:val="16"/>
              </w:rPr>
            </w:pPr>
            <w:r w:rsidRPr="007C5FE3">
              <w:rPr>
                <w:sz w:val="16"/>
                <w:szCs w:val="16"/>
              </w:rPr>
              <w:t>INTERNATIONAL TELECOMMUNICATION UNION</w:t>
            </w:r>
          </w:p>
          <w:p w14:paraId="041C853F" w14:textId="77777777" w:rsidR="00D952CA" w:rsidRPr="007C5FE3" w:rsidRDefault="00D952CA" w:rsidP="00D952CA">
            <w:pPr>
              <w:rPr>
                <w:b/>
                <w:bCs/>
                <w:sz w:val="26"/>
                <w:szCs w:val="26"/>
              </w:rPr>
            </w:pPr>
            <w:r w:rsidRPr="007C5FE3">
              <w:rPr>
                <w:b/>
                <w:bCs/>
                <w:sz w:val="26"/>
                <w:szCs w:val="26"/>
              </w:rPr>
              <w:t>TELECOMMUNICATION</w:t>
            </w:r>
            <w:r w:rsidRPr="007C5FE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30864C" w14:textId="77777777" w:rsidR="00D952CA" w:rsidRPr="007C5FE3" w:rsidRDefault="00D952CA" w:rsidP="00D952CA">
            <w:pPr>
              <w:rPr>
                <w:sz w:val="20"/>
                <w:szCs w:val="20"/>
              </w:rPr>
            </w:pPr>
            <w:r w:rsidRPr="007C5FE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C5FE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19CE53B" w14:textId="3CF60F4D" w:rsidR="00D952CA" w:rsidRPr="007C5FE3" w:rsidRDefault="00D952CA" w:rsidP="00D952CA">
            <w:pPr>
              <w:pStyle w:val="Docnumber"/>
            </w:pPr>
            <w:r w:rsidRPr="007C5FE3">
              <w:t>TSAG-TD323</w:t>
            </w:r>
          </w:p>
        </w:tc>
      </w:tr>
      <w:tr w:rsidR="00D952CA" w:rsidRPr="007C5FE3" w14:paraId="1A8CB13D" w14:textId="77777777" w:rsidTr="003F6975">
        <w:trPr>
          <w:cantSplit/>
        </w:trPr>
        <w:tc>
          <w:tcPr>
            <w:tcW w:w="1191" w:type="dxa"/>
            <w:vMerge/>
          </w:tcPr>
          <w:p w14:paraId="5CD5FC3E" w14:textId="77777777" w:rsidR="00D952CA" w:rsidRPr="007C5FE3" w:rsidRDefault="00D952CA" w:rsidP="00D952C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183AAC05" w14:textId="77777777" w:rsidR="00D952CA" w:rsidRPr="007C5FE3" w:rsidRDefault="00D952CA" w:rsidP="00D952C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DE5F8F6" w14:textId="5EA36211" w:rsidR="00D952CA" w:rsidRPr="007C5FE3" w:rsidRDefault="00D952CA" w:rsidP="00D952C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7C5FE3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52CA" w:rsidRPr="007C5FE3" w14:paraId="1277485F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27829A9" w14:textId="77777777" w:rsidR="00D952CA" w:rsidRPr="007C5FE3" w:rsidRDefault="00D952CA" w:rsidP="00D952C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6E2EA38" w14:textId="77777777" w:rsidR="00D952CA" w:rsidRPr="007C5FE3" w:rsidRDefault="00D952CA" w:rsidP="00D952C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A405E87" w14:textId="77777777" w:rsidR="00D952CA" w:rsidRPr="007C5FE3" w:rsidRDefault="00D952CA" w:rsidP="00D952CA">
            <w:pPr>
              <w:jc w:val="right"/>
              <w:rPr>
                <w:b/>
                <w:bCs/>
                <w:sz w:val="28"/>
                <w:szCs w:val="28"/>
              </w:rPr>
            </w:pPr>
            <w:r w:rsidRPr="007C5FE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952CA" w:rsidRPr="007C5FE3" w14:paraId="56000DD4" w14:textId="77777777" w:rsidTr="003F6975">
        <w:trPr>
          <w:cantSplit/>
        </w:trPr>
        <w:tc>
          <w:tcPr>
            <w:tcW w:w="1617" w:type="dxa"/>
            <w:gridSpan w:val="3"/>
          </w:tcPr>
          <w:p w14:paraId="05202A93" w14:textId="77777777" w:rsidR="00D952CA" w:rsidRPr="007C5FE3" w:rsidRDefault="00D952CA" w:rsidP="00D952C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C5FE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3E0DF682" w14:textId="33320DF5" w:rsidR="00D952CA" w:rsidRPr="007C5FE3" w:rsidRDefault="00D952CA" w:rsidP="00D952CA">
            <w:r w:rsidRPr="007C5FE3">
              <w:t>N/A</w:t>
            </w:r>
          </w:p>
        </w:tc>
        <w:tc>
          <w:tcPr>
            <w:tcW w:w="4681" w:type="dxa"/>
            <w:gridSpan w:val="2"/>
          </w:tcPr>
          <w:p w14:paraId="38B6C067" w14:textId="4815E5B6" w:rsidR="00D952CA" w:rsidRPr="007C5FE3" w:rsidRDefault="00D952CA" w:rsidP="00D952CA">
            <w:pPr>
              <w:jc w:val="right"/>
            </w:pPr>
            <w:r w:rsidRPr="007C5FE3">
              <w:t>Geneva, 10-14 December 2018</w:t>
            </w:r>
          </w:p>
        </w:tc>
      </w:tr>
      <w:tr w:rsidR="00D952CA" w:rsidRPr="007C5FE3" w14:paraId="5BB6C706" w14:textId="77777777" w:rsidTr="003F6975">
        <w:trPr>
          <w:cantSplit/>
        </w:trPr>
        <w:tc>
          <w:tcPr>
            <w:tcW w:w="9923" w:type="dxa"/>
            <w:gridSpan w:val="6"/>
          </w:tcPr>
          <w:p w14:paraId="5B1F52C2" w14:textId="46796825" w:rsidR="00D952CA" w:rsidRPr="007C5FE3" w:rsidRDefault="00D952CA" w:rsidP="00D952C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C5FE3">
              <w:rPr>
                <w:b/>
                <w:bCs/>
              </w:rPr>
              <w:t>TD</w:t>
            </w:r>
          </w:p>
        </w:tc>
      </w:tr>
      <w:tr w:rsidR="00D952CA" w:rsidRPr="007C5FE3" w14:paraId="4F6AF066" w14:textId="77777777" w:rsidTr="003F6975">
        <w:trPr>
          <w:cantSplit/>
        </w:trPr>
        <w:tc>
          <w:tcPr>
            <w:tcW w:w="1617" w:type="dxa"/>
            <w:gridSpan w:val="3"/>
          </w:tcPr>
          <w:p w14:paraId="0DFE1643" w14:textId="77777777" w:rsidR="00D952CA" w:rsidRPr="007C5FE3" w:rsidRDefault="00D952CA" w:rsidP="00D952C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C5FE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7A8BD16" w14:textId="0B1A450C" w:rsidR="00D952CA" w:rsidRPr="007C5FE3" w:rsidRDefault="00D952CA" w:rsidP="00D952CA">
            <w:r w:rsidRPr="007C5FE3">
              <w:t>TSB</w:t>
            </w:r>
          </w:p>
        </w:tc>
      </w:tr>
      <w:tr w:rsidR="00D952CA" w:rsidRPr="007C5FE3" w14:paraId="0FF5089A" w14:textId="77777777" w:rsidTr="003F6975">
        <w:trPr>
          <w:cantSplit/>
        </w:trPr>
        <w:tc>
          <w:tcPr>
            <w:tcW w:w="1617" w:type="dxa"/>
            <w:gridSpan w:val="3"/>
          </w:tcPr>
          <w:p w14:paraId="5495591D" w14:textId="77777777" w:rsidR="00D952CA" w:rsidRPr="007C5FE3" w:rsidRDefault="00D952CA" w:rsidP="00D952CA">
            <w:bookmarkStart w:id="8" w:name="dtitle1" w:colFirst="1" w:colLast="1"/>
            <w:bookmarkEnd w:id="7"/>
            <w:r w:rsidRPr="007C5FE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00888222" w14:textId="343531B5" w:rsidR="00D952CA" w:rsidRPr="007C5FE3" w:rsidRDefault="00D952CA" w:rsidP="00D952CA">
            <w:r w:rsidRPr="007C5FE3">
              <w:t>Newcomers' welcome pack for TSAG meeting (Geneva, 10-14 December 2018)</w:t>
            </w:r>
          </w:p>
        </w:tc>
      </w:tr>
      <w:tr w:rsidR="00D952CA" w:rsidRPr="007C5FE3" w14:paraId="4C00CC5B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4657C2E7" w14:textId="77777777" w:rsidR="00D952CA" w:rsidRPr="007C5FE3" w:rsidRDefault="00D952CA" w:rsidP="00D952C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C5FE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2FDCFDC9" w14:textId="2D5239A0" w:rsidR="00D952CA" w:rsidRPr="007C5FE3" w:rsidRDefault="00D952CA" w:rsidP="00D952CA">
            <w:r w:rsidRPr="007C5FE3">
              <w:t>Information</w:t>
            </w:r>
          </w:p>
        </w:tc>
      </w:tr>
      <w:bookmarkEnd w:id="1"/>
      <w:bookmarkEnd w:id="9"/>
      <w:tr w:rsidR="00856C7A" w:rsidRPr="007C5FE3" w14:paraId="707B0141" w14:textId="77777777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8335C1" w14:textId="77777777" w:rsidR="00856C7A" w:rsidRPr="007C5FE3" w:rsidRDefault="00856C7A" w:rsidP="00856C7A">
            <w:pPr>
              <w:rPr>
                <w:b/>
                <w:bCs/>
              </w:rPr>
            </w:pPr>
            <w:r w:rsidRPr="007C5FE3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BB1FA11" w14:textId="77777777" w:rsidR="00856C7A" w:rsidRPr="007C5FE3" w:rsidRDefault="005F7FA3" w:rsidP="007C3F86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A91B5E6354D743CBB3191FC91212D428"/>
                </w:placeholder>
                <w:text w:multiLine="1"/>
              </w:sdtPr>
              <w:sdtEndPr/>
              <w:sdtContent>
                <w:r w:rsidR="007C3F86" w:rsidRPr="007C5FE3">
                  <w:rPr>
                    <w:lang w:val="en-US"/>
                  </w:rPr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37903216CDF42D8AFCFCB5DAA1ABCB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5D3268E" w14:textId="149657A3" w:rsidR="00856C7A" w:rsidRPr="007C5FE3" w:rsidRDefault="00856C7A" w:rsidP="007C5FE3">
                <w:pPr>
                  <w:rPr>
                    <w:lang w:val="pt-BR"/>
                  </w:rPr>
                </w:pPr>
                <w:r w:rsidRPr="007C5FE3">
                  <w:rPr>
                    <w:lang w:val="pt-BR"/>
                  </w:rPr>
                  <w:t>E-mail</w:t>
                </w:r>
                <w:r w:rsidR="007C3F86" w:rsidRPr="007C5FE3">
                  <w:rPr>
                    <w:lang w:val="pt-BR"/>
                  </w:rPr>
                  <w:t xml:space="preserve">: </w:t>
                </w:r>
                <w:hyperlink r:id="rId11" w:history="1">
                  <w:r w:rsidR="007C5FE3" w:rsidRPr="007C5FE3">
                    <w:rPr>
                      <w:rStyle w:val="Hyperlink"/>
                      <w:rFonts w:ascii="Times New Roman" w:hAnsi="Times New Roman"/>
                      <w:lang w:val="pt-BR"/>
                    </w:rPr>
                    <w:t>tsbtsag@itu.int</w:t>
                  </w:r>
                </w:hyperlink>
                <w:r w:rsidR="007C5FE3" w:rsidRPr="007C5FE3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39EC1B7E" w14:textId="77777777" w:rsidR="00DB0706" w:rsidRPr="007C5FE3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7C5FE3" w14:paraId="70AEDB81" w14:textId="77777777" w:rsidTr="005571A4">
        <w:trPr>
          <w:cantSplit/>
        </w:trPr>
        <w:tc>
          <w:tcPr>
            <w:tcW w:w="1616" w:type="dxa"/>
          </w:tcPr>
          <w:p w14:paraId="31E7746F" w14:textId="77777777" w:rsidR="0089088E" w:rsidRPr="007C5FE3" w:rsidRDefault="0089088E" w:rsidP="005976A1">
            <w:pPr>
              <w:rPr>
                <w:b/>
                <w:bCs/>
              </w:rPr>
            </w:pPr>
            <w:r w:rsidRPr="007C5FE3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176AA0FE" w14:textId="40526F72" w:rsidR="0089088E" w:rsidRPr="007C5FE3" w:rsidRDefault="005F7FA3" w:rsidP="007C5FE3">
            <w:sdt>
              <w:sdtPr>
                <w:rPr>
                  <w:rFonts w:eastAsia="SimSun"/>
                  <w:lang w:val="en-US"/>
                </w:r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C3F86" w:rsidRPr="007C5FE3">
                  <w:rPr>
                    <w:rFonts w:eastAsia="SimSun"/>
                    <w:lang w:val="en-US"/>
                  </w:rPr>
                  <w:t xml:space="preserve">Newcomers; new delegates; participant guide; </w:t>
                </w:r>
                <w:r w:rsidR="007C5FE3" w:rsidRPr="007C5FE3">
                  <w:rPr>
                    <w:rFonts w:eastAsia="SimSun"/>
                    <w:lang w:val="en-US"/>
                  </w:rPr>
                  <w:t>TSAG</w:t>
                </w:r>
                <w:r w:rsidR="007C3F86" w:rsidRPr="007C5FE3">
                  <w:rPr>
                    <w:rFonts w:eastAsia="SimSun"/>
                    <w:lang w:val="en-US"/>
                  </w:rPr>
                  <w:t>; working methods</w:t>
                </w:r>
                <w:r w:rsidR="007C5FE3">
                  <w:rPr>
                    <w:rFonts w:eastAsia="SimSun"/>
                    <w:lang w:val="en-US"/>
                  </w:rPr>
                  <w:t>;</w:t>
                </w:r>
              </w:sdtContent>
            </w:sdt>
          </w:p>
        </w:tc>
      </w:tr>
      <w:tr w:rsidR="0089088E" w:rsidRPr="007C5FE3" w14:paraId="77FB381E" w14:textId="77777777" w:rsidTr="005571A4">
        <w:trPr>
          <w:cantSplit/>
        </w:trPr>
        <w:tc>
          <w:tcPr>
            <w:tcW w:w="1616" w:type="dxa"/>
          </w:tcPr>
          <w:p w14:paraId="7F27DCA5" w14:textId="77777777" w:rsidR="0089088E" w:rsidRPr="007C5FE3" w:rsidRDefault="0089088E" w:rsidP="005976A1">
            <w:pPr>
              <w:rPr>
                <w:b/>
                <w:bCs/>
              </w:rPr>
            </w:pPr>
            <w:r w:rsidRPr="007C5FE3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37489EA7" w14:textId="697C4FAB" w:rsidR="0089088E" w:rsidRPr="007C5FE3" w:rsidRDefault="007C3F86" w:rsidP="00833B1E">
                <w:r w:rsidRPr="007C5FE3">
                  <w:t xml:space="preserve">The attachments to this TD </w:t>
                </w:r>
                <w:r w:rsidR="00833B1E" w:rsidRPr="007C5FE3">
                  <w:t>include</w:t>
                </w:r>
                <w:r w:rsidRPr="007C5FE3">
                  <w:t xml:space="preserve"> newcomer </w:t>
                </w:r>
                <w:r w:rsidR="00833B1E" w:rsidRPr="007C5FE3">
                  <w:t xml:space="preserve">information </w:t>
                </w:r>
                <w:r w:rsidRPr="007C5FE3">
                  <w:t xml:space="preserve">and other relevant documentation for new participants in the work of the </w:t>
                </w:r>
                <w:r w:rsidR="005F7FA3">
                  <w:t xml:space="preserve">ITU-T </w:t>
                </w:r>
                <w:r w:rsidRPr="007C5FE3">
                  <w:t>study group</w:t>
                </w:r>
                <w:r w:rsidR="005F7FA3">
                  <w:t>s and TSAG</w:t>
                </w:r>
                <w:r w:rsidRPr="007C5FE3">
                  <w:t>.</w:t>
                </w:r>
              </w:p>
            </w:tc>
          </w:sdtContent>
        </w:sdt>
      </w:tr>
    </w:tbl>
    <w:p w14:paraId="7BA4D3BA" w14:textId="77777777" w:rsidR="0089088E" w:rsidRPr="007C5FE3" w:rsidRDefault="0089088E" w:rsidP="0089088E"/>
    <w:p w14:paraId="7D5B7815" w14:textId="501FF25A" w:rsidR="007C3F86" w:rsidRPr="007C5FE3" w:rsidRDefault="007C3F86" w:rsidP="007C5FE3">
      <w:r w:rsidRPr="007C5FE3">
        <w:t xml:space="preserve">This document reproduces the welcome pack offered to newcomers attending the </w:t>
      </w:r>
      <w:r w:rsidR="007C5FE3">
        <w:t>TSAG</w:t>
      </w:r>
      <w:r w:rsidRPr="007C5FE3">
        <w:t xml:space="preserve"> meeting in </w:t>
      </w:r>
      <w:r w:rsidR="007C5FE3" w:rsidRPr="007C5FE3">
        <w:t>Geneva, 10-14 December 2018</w:t>
      </w:r>
      <w:r w:rsidRPr="007C5FE3">
        <w:t xml:space="preserve">. </w:t>
      </w:r>
    </w:p>
    <w:p w14:paraId="391AC506" w14:textId="77777777" w:rsidR="007C3F86" w:rsidRPr="007C5FE3" w:rsidRDefault="007C3F86" w:rsidP="007C3F86">
      <w:r w:rsidRPr="007C5FE3">
        <w:t>In addition, general information for visitors to ITU headquarters in Geneva can be found at:</w:t>
      </w:r>
      <w:r w:rsidRPr="007C5FE3">
        <w:br/>
      </w:r>
      <w:hyperlink r:id="rId12" w:history="1">
        <w:r w:rsidRPr="007C5FE3">
          <w:rPr>
            <w:rStyle w:val="Hyperlink"/>
          </w:rPr>
          <w:t>http://itu.int/en/delegates-corner/Pages/default.aspx</w:t>
        </w:r>
      </w:hyperlink>
      <w:r w:rsidRPr="007C5FE3">
        <w:t xml:space="preserve">  </w:t>
      </w:r>
    </w:p>
    <w:p w14:paraId="530559B6" w14:textId="77777777" w:rsidR="007C3F86" w:rsidRPr="007C5FE3" w:rsidRDefault="007C3F86" w:rsidP="0089088E"/>
    <w:p w14:paraId="0F4F6F7D" w14:textId="77777777" w:rsidR="007C3F86" w:rsidRPr="007C5FE3" w:rsidRDefault="007C3F86" w:rsidP="0089088E">
      <w:r w:rsidRPr="007C5FE3">
        <w:t>Attach:</w:t>
      </w:r>
    </w:p>
    <w:p w14:paraId="7574D61D" w14:textId="77777777" w:rsidR="007C3F86" w:rsidRPr="007C5FE3" w:rsidRDefault="007C3F86" w:rsidP="007C3F86">
      <w:pPr>
        <w:pStyle w:val="enumlev1"/>
      </w:pPr>
      <w:r w:rsidRPr="007C5FE3">
        <w:t>1)</w:t>
      </w:r>
      <w:r w:rsidRPr="007C5FE3">
        <w:tab/>
        <w:t>ITU building map.</w:t>
      </w:r>
    </w:p>
    <w:p w14:paraId="1E471039" w14:textId="77777777" w:rsidR="007C3F86" w:rsidRPr="007C5FE3" w:rsidRDefault="007C3F86" w:rsidP="007C3F86">
      <w:pPr>
        <w:pStyle w:val="enumlev1"/>
      </w:pPr>
      <w:r w:rsidRPr="007C5FE3">
        <w:t>2)</w:t>
      </w:r>
      <w:r w:rsidRPr="007C5FE3">
        <w:tab/>
        <w:t>ITU-T guide for new participants.</w:t>
      </w:r>
    </w:p>
    <w:p w14:paraId="27460D96" w14:textId="77777777" w:rsidR="007C3F86" w:rsidRPr="007C5FE3" w:rsidRDefault="007C3F86" w:rsidP="007C3F86">
      <w:pPr>
        <w:pStyle w:val="enumlev1"/>
      </w:pPr>
      <w:r w:rsidRPr="007C5FE3">
        <w:t>3)</w:t>
      </w:r>
      <w:r w:rsidRPr="007C5FE3">
        <w:tab/>
        <w:t>ITU-T newcomer presentation slides.</w:t>
      </w:r>
    </w:p>
    <w:p w14:paraId="4583F3C8" w14:textId="77777777" w:rsidR="007C3F86" w:rsidRPr="007C5FE3" w:rsidRDefault="007C3F86" w:rsidP="001200A6">
      <w:pPr>
        <w:jc w:val="center"/>
      </w:pPr>
    </w:p>
    <w:p w14:paraId="722C13A6" w14:textId="77777777" w:rsidR="00794F4F" w:rsidRDefault="00394DBF" w:rsidP="001200A6">
      <w:pPr>
        <w:jc w:val="center"/>
      </w:pPr>
      <w:r w:rsidRPr="007C5FE3">
        <w:t>_______________________</w:t>
      </w:r>
    </w:p>
    <w:sectPr w:rsidR="00794F4F" w:rsidSect="00D952CA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0DD40" w14:textId="77777777" w:rsidR="00ED51D5" w:rsidRDefault="00ED51D5" w:rsidP="00C42125">
      <w:pPr>
        <w:spacing w:before="0"/>
      </w:pPr>
      <w:r>
        <w:separator/>
      </w:r>
    </w:p>
  </w:endnote>
  <w:endnote w:type="continuationSeparator" w:id="0">
    <w:p w14:paraId="0004D046" w14:textId="77777777" w:rsidR="00ED51D5" w:rsidRDefault="00ED51D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599BF" w14:textId="77777777" w:rsidR="00ED51D5" w:rsidRDefault="00ED51D5" w:rsidP="00C42125">
      <w:pPr>
        <w:spacing w:before="0"/>
      </w:pPr>
      <w:r>
        <w:separator/>
      </w:r>
    </w:p>
  </w:footnote>
  <w:footnote w:type="continuationSeparator" w:id="0">
    <w:p w14:paraId="771830B1" w14:textId="77777777" w:rsidR="00ED51D5" w:rsidRDefault="00ED51D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18343" w14:textId="18E943F8" w:rsidR="005976A1" w:rsidRPr="00D952CA" w:rsidRDefault="00D952CA" w:rsidP="00D952CA">
    <w:pPr>
      <w:pStyle w:val="Header"/>
      <w:rPr>
        <w:sz w:val="18"/>
      </w:rPr>
    </w:pPr>
    <w:r w:rsidRPr="00D952CA">
      <w:rPr>
        <w:sz w:val="18"/>
      </w:rPr>
      <w:t xml:space="preserve">- </w:t>
    </w:r>
    <w:r w:rsidRPr="00D952CA">
      <w:rPr>
        <w:sz w:val="18"/>
      </w:rPr>
      <w:fldChar w:fldCharType="begin"/>
    </w:r>
    <w:r w:rsidRPr="00D952CA">
      <w:rPr>
        <w:sz w:val="18"/>
      </w:rPr>
      <w:instrText xml:space="preserve"> PAGE  \* MERGEFORMAT </w:instrText>
    </w:r>
    <w:r w:rsidRPr="00D952CA">
      <w:rPr>
        <w:sz w:val="18"/>
      </w:rPr>
      <w:fldChar w:fldCharType="separate"/>
    </w:r>
    <w:r>
      <w:rPr>
        <w:noProof/>
        <w:sz w:val="18"/>
      </w:rPr>
      <w:t>1</w:t>
    </w:r>
    <w:r w:rsidRPr="00D952CA">
      <w:rPr>
        <w:sz w:val="18"/>
      </w:rPr>
      <w:fldChar w:fldCharType="end"/>
    </w:r>
    <w:r w:rsidRPr="00D952CA">
      <w:rPr>
        <w:sz w:val="18"/>
      </w:rPr>
      <w:t xml:space="preserve"> -</w:t>
    </w:r>
  </w:p>
  <w:p w14:paraId="6FA93773" w14:textId="29EC05B3" w:rsidR="00D952CA" w:rsidRPr="00D952CA" w:rsidRDefault="00D952CA" w:rsidP="00D952CA">
    <w:pPr>
      <w:pStyle w:val="Header"/>
      <w:spacing w:after="240"/>
      <w:rPr>
        <w:sz w:val="18"/>
      </w:rPr>
    </w:pPr>
    <w:r w:rsidRPr="00D952CA">
      <w:rPr>
        <w:sz w:val="18"/>
      </w:rPr>
      <w:fldChar w:fldCharType="begin"/>
    </w:r>
    <w:r w:rsidRPr="00D952CA">
      <w:rPr>
        <w:sz w:val="18"/>
      </w:rPr>
      <w:instrText xml:space="preserve"> STYLEREF  Docnumber  </w:instrText>
    </w:r>
    <w:r w:rsidRPr="00D952C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C0673"/>
    <w:rsid w:val="004C4E4E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5F7FA3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3F86"/>
    <w:rsid w:val="007C5FE3"/>
    <w:rsid w:val="007C7122"/>
    <w:rsid w:val="007D3F11"/>
    <w:rsid w:val="007E2C69"/>
    <w:rsid w:val="007E53E4"/>
    <w:rsid w:val="007E656A"/>
    <w:rsid w:val="007F3CAA"/>
    <w:rsid w:val="007F664D"/>
    <w:rsid w:val="00833B1E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73137"/>
    <w:rsid w:val="00D952CA"/>
    <w:rsid w:val="00D977A2"/>
    <w:rsid w:val="00DA1D47"/>
    <w:rsid w:val="00DB0706"/>
    <w:rsid w:val="00DD50DE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D51D5"/>
    <w:rsid w:val="00EE1A0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531AEB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FollowedHyperlink">
    <w:name w:val="FollowedHyperlink"/>
    <w:basedOn w:val="DefaultParagraphFont"/>
    <w:uiPriority w:val="99"/>
    <w:semiHidden/>
    <w:unhideWhenUsed/>
    <w:rsid w:val="005F7F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tsag@itu.int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1B5E6354D743CBB3191FC91212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64AD-AB73-4F4B-BB55-A0723FC13AF1}"/>
      </w:docPartPr>
      <w:docPartBody>
        <w:p w:rsidR="002112C9" w:rsidRDefault="00FE399B">
          <w:pPr>
            <w:pStyle w:val="A91B5E6354D743CBB3191FC91212D42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7903216CDF42D8AFCFCB5DAA1A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8A4E-4847-41EC-8A1A-8F7500FF6FAB}"/>
      </w:docPartPr>
      <w:docPartBody>
        <w:p w:rsidR="002112C9" w:rsidRDefault="00FE399B">
          <w:pPr>
            <w:pStyle w:val="437903216CDF42D8AFCFCB5DAA1ABC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2112C9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2112C9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9B"/>
    <w:rsid w:val="00160AB2"/>
    <w:rsid w:val="002112C9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8aa2079-a1e9-4f87-81d5-df33078e84aa">High</Priorit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18BF589A22E4D950341FE4E6231F4" ma:contentTypeVersion="1" ma:contentTypeDescription="Create a new document." ma:contentTypeScope="" ma:versionID="17f35e31032c3f76ba60529a4a66b6b4">
  <xsd:schema xmlns:xsd="http://www.w3.org/2001/XMLSchema" xmlns:xs="http://www.w3.org/2001/XMLSchema" xmlns:p="http://schemas.microsoft.com/office/2006/metadata/properties" xmlns:ns2="18aa2079-a1e9-4f87-81d5-df33078e84aa" targetNamespace="http://schemas.microsoft.com/office/2006/metadata/properties" ma:root="true" ma:fieldsID="d9519bb92a6c9abfc5a8068d6a0ba9b0" ns2:_="">
    <xsd:import namespace="18aa2079-a1e9-4f87-81d5-df33078e84aa"/>
    <xsd:element name="properties">
      <xsd:complexType>
        <xsd:sequence>
          <xsd:element name="documentManagement">
            <xsd:complexType>
              <xsd:all>
                <xsd:element ref="ns2:Prior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a2079-a1e9-4f87-81d5-df33078e84aa" elementFormDefault="qualified">
    <xsd:import namespace="http://schemas.microsoft.com/office/2006/documentManagement/types"/>
    <xsd:import namespace="http://schemas.microsoft.com/office/infopath/2007/PartnerControls"/>
    <xsd:element name="Priority" ma:index="8" nillable="true" ma:displayName="Priority" ma:default="High" ma:format="Dropdown" ma:internalName="Priority">
      <xsd:simpleType>
        <xsd:restriction base="dms:Choice">
          <xsd:enumeration value="High"/>
          <xsd:enumeration value="Normal"/>
          <xsd:enumeration value="Low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18aa2079-a1e9-4f87-81d5-df33078e84aa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95A6A-6073-4A1D-AA34-79E08238A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a2079-a1e9-4f87-81d5-df33078e84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6</TotalTime>
  <Pages>1</Pages>
  <Words>142</Words>
  <Characters>976</Characters>
  <Application>Microsoft Office Word</Application>
  <DocSecurity>0</DocSecurity>
  <Lines>51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SGxx meeting (Place, Dates)</vt:lpstr>
    </vt:vector>
  </TitlesOfParts>
  <Manager>ITU-T</Manager>
  <Company>International Telecommunication Union (ITU)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SGxx meeting (Place, Dates)</dc:title>
  <dc:subject/>
  <dc:creator>TSB</dc:creator>
  <cp:keywords>Newcomers; new delegates; participant guide; TSAG; working methods;</cp:keywords>
  <dc:description>TSAG-TD323  For: Geneva, 10-14 December 2018_x000d_Document date: _x000d_Saved by ITU51011769 at 15:04:14 on 01/10/2018</dc:description>
  <cp:lastModifiedBy>Al-Mnini, Lara</cp:lastModifiedBy>
  <cp:revision>4</cp:revision>
  <cp:lastPrinted>2016-12-23T12:52:00Z</cp:lastPrinted>
  <dcterms:created xsi:type="dcterms:W3CDTF">2018-10-01T13:04:00Z</dcterms:created>
  <dcterms:modified xsi:type="dcterms:W3CDTF">2018-10-01T13:19:00Z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0x010100BC318BF589A22E4D950341FE4E6231F4</vt:lpwstr>
  </property>
  <property fmtid="{D5CDD505-2E9C-101B-9397-08002B2CF9AE}" pid="3" name="Docnum">
    <vt:lpwstr>TSAG-TD323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All/xx</vt:lpwstr>
  </property>
  <property fmtid="{D5CDD505-2E9C-101B-9397-08002B2CF9AE}" pid="7" name="Docdest">
    <vt:lpwstr>Geneva, 10-14 December 2018</vt:lpwstr>
  </property>
  <property fmtid="{D5CDD505-2E9C-101B-9397-08002B2CF9AE}" pid="8" name="Docauthor">
    <vt:lpwstr>TSB</vt:lpwstr>
  </property>
</Properties>
</file>